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#8</w:t>
      </w:r>
      <w:r w:rsidR="00B97B57">
        <w:rPr>
          <w:rFonts w:ascii="Arial" w:eastAsiaTheme="minorEastAsia" w:hAnsi="Arial" w:cs="Arial" w:hint="eastAsia"/>
          <w:b/>
          <w:sz w:val="24"/>
          <w:szCs w:val="24"/>
          <w:lang w:eastAsia="zh-CN"/>
        </w:rPr>
        <w:t>8</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B4386B">
        <w:rPr>
          <w:rFonts w:ascii="Arial" w:eastAsiaTheme="minorEastAsia" w:hAnsi="Arial" w:cs="Arial" w:hint="eastAsia"/>
          <w:b/>
          <w:sz w:val="24"/>
          <w:szCs w:val="24"/>
          <w:lang w:eastAsia="zh-CN"/>
        </w:rPr>
        <w:t>1242</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 xml:space="preserve">, </w:t>
      </w:r>
      <w:r w:rsidR="003B1DF6">
        <w:rPr>
          <w:rFonts w:ascii="Arial" w:eastAsiaTheme="minorEastAsia" w:hAnsi="Arial" w:cs="Arial" w:hint="eastAsia"/>
          <w:b/>
          <w:sz w:val="24"/>
          <w:lang w:eastAsia="zh-CN"/>
        </w:rPr>
        <w:t xml:space="preserve">26th June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3B1DF6">
        <w:rPr>
          <w:rFonts w:ascii="Arial" w:eastAsiaTheme="minorEastAsia" w:hAnsi="Arial" w:cs="Arial" w:hint="eastAsia"/>
          <w:b/>
          <w:sz w:val="24"/>
          <w:lang w:eastAsia="zh-CN"/>
        </w:rPr>
        <w:t>3</w:t>
      </w:r>
      <w:r w:rsidR="003B1DF6" w:rsidRPr="003B1DF6">
        <w:rPr>
          <w:rFonts w:ascii="Arial" w:eastAsiaTheme="minorEastAsia" w:hAnsi="Arial" w:cs="Arial" w:hint="eastAsia"/>
          <w:b/>
          <w:sz w:val="24"/>
          <w:vertAlign w:val="superscript"/>
          <w:lang w:eastAsia="zh-CN"/>
        </w:rPr>
        <w:t>rd</w:t>
      </w:r>
      <w:r w:rsidR="003B1DF6">
        <w:rPr>
          <w:rFonts w:ascii="Arial" w:eastAsiaTheme="minorEastAsia" w:hAnsi="Arial" w:cs="Arial" w:hint="eastAsia"/>
          <w:b/>
          <w:sz w:val="24"/>
          <w:lang w:eastAsia="zh-CN"/>
        </w:rPr>
        <w:t xml:space="preserve"> July </w:t>
      </w:r>
      <w:r>
        <w:rPr>
          <w:rFonts w:ascii="Arial" w:hAnsi="Arial" w:cs="Arial"/>
          <w:b/>
          <w:sz w:val="24"/>
        </w:rPr>
        <w:t>20</w:t>
      </w:r>
      <w:r>
        <w:rPr>
          <w:rFonts w:ascii="Arial" w:eastAsiaTheme="minorEastAsia" w:hAnsi="Arial" w:cs="Arial" w:hint="eastAsia"/>
          <w:b/>
          <w:sz w:val="24"/>
          <w:lang w:eastAsia="zh-CN"/>
        </w:rPr>
        <w:t>20</w:t>
      </w:r>
      <w:r w:rsidR="009E6587">
        <w:rPr>
          <w:rFonts w:ascii="Arial" w:eastAsiaTheme="minorEastAsia" w:hAnsi="Arial" w:cs="Arial" w:hint="eastAsia"/>
          <w:b/>
          <w:sz w:val="24"/>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E8234D">
        <w:rPr>
          <w:rFonts w:ascii="Arial" w:eastAsiaTheme="minorEastAsia" w:hAnsi="Arial" w:cs="Arial" w:hint="eastAsia"/>
          <w:b/>
          <w:lang w:eastAsia="zh-CN"/>
        </w:rPr>
        <w:t>10</w:t>
      </w:r>
      <w:r w:rsidR="008B3BE7">
        <w:rPr>
          <w:rFonts w:ascii="Arial" w:eastAsia="SimSun" w:hAnsi="Arial" w:cs="Arial" w:hint="eastAsia"/>
          <w:b/>
          <w:lang w:eastAsia="zh-CN"/>
        </w:rPr>
        <w:t>.</w:t>
      </w:r>
      <w:r w:rsidR="00E8234D">
        <w:rPr>
          <w:rFonts w:ascii="Arial" w:eastAsiaTheme="minorEastAsia"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694138"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694138">
        <w:rPr>
          <w:rFonts w:ascii="Arial" w:eastAsiaTheme="minorEastAsia" w:hAnsi="Arial" w:cs="Arial" w:hint="eastAsia"/>
          <w:color w:val="FF0000"/>
          <w:lang w:eastAsia="zh-CN"/>
        </w:rPr>
        <w:t>10</w:t>
      </w:r>
      <w:r w:rsidR="00F53FAE">
        <w:rPr>
          <w:rFonts w:ascii="Arial" w:eastAsia="SimSun" w:hAnsi="Arial" w:cs="Arial" w:hint="eastAsia"/>
          <w:color w:val="FF0000"/>
          <w:lang w:eastAsia="zh-CN"/>
        </w:rPr>
        <w:t>.</w:t>
      </w:r>
      <w:r w:rsidR="00694138">
        <w:rPr>
          <w:rFonts w:ascii="Arial" w:eastAsiaTheme="minorEastAsia" w:hAnsi="Arial"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F76E82"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BD2B2D"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09</w:t>
            </w:r>
            <w:r w:rsidR="002D2EE3" w:rsidRPr="00DC23D7">
              <w:rPr>
                <w:rFonts w:ascii="Arial" w:eastAsiaTheme="minorEastAsia" w:hAnsi="Arial" w:cs="Arial"/>
                <w:color w:val="FFC000"/>
                <w:kern w:val="2"/>
                <w:sz w:val="21"/>
                <w:szCs w:val="22"/>
                <w:lang w:val="en-US" w:eastAsia="zh-CN"/>
              </w:rPr>
              <w:t>/</w:t>
            </w:r>
            <w:r>
              <w:rPr>
                <w:rFonts w:ascii="Arial" w:eastAsiaTheme="minorEastAsia" w:hAnsi="Arial" w:cs="Arial" w:hint="eastAsia"/>
                <w:color w:val="FFC000"/>
                <w:kern w:val="2"/>
                <w:sz w:val="21"/>
                <w:szCs w:val="22"/>
                <w:lang w:val="en-US" w:eastAsia="zh-CN"/>
              </w:rPr>
              <w:t>2021</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A80671" w:rsidP="009169FD">
            <w:pPr>
              <w:tabs>
                <w:tab w:val="left" w:pos="1075"/>
              </w:tabs>
              <w:spacing w:after="0"/>
              <w:rPr>
                <w:rFonts w:ascii="Arial" w:hAnsi="Arial" w:cs="Arial"/>
                <w:color w:val="FFC000"/>
                <w:lang w:eastAsia="ja-JP"/>
              </w:rPr>
            </w:pPr>
            <w:r w:rsidRPr="007D3A53">
              <w:rPr>
                <w:rFonts w:ascii="Arial" w:hAnsi="Arial" w:cs="Arial" w:hint="eastAsia"/>
                <w:color w:val="FF9201"/>
                <w:kern w:val="2"/>
                <w:sz w:val="21"/>
                <w:szCs w:val="22"/>
                <w:lang w:val="en-US" w:eastAsia="ja-JP"/>
              </w:rPr>
              <w:t>0</w:t>
            </w:r>
            <w:r w:rsidR="00C45A3C" w:rsidRPr="007D3A53">
              <w:rPr>
                <w:rFonts w:ascii="Arial" w:hAnsi="Arial" w:cs="Arial"/>
                <w:color w:val="FF9201"/>
                <w:kern w:val="2"/>
                <w:sz w:val="21"/>
                <w:szCs w:val="22"/>
                <w:lang w:val="en-US" w:eastAsia="ja-JP"/>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w:t>
            </w:r>
            <w:proofErr w:type="spellStart"/>
            <w:r w:rsidR="00587417" w:rsidRPr="00587417">
              <w:rPr>
                <w:rFonts w:ascii="Arial" w:eastAsiaTheme="minorEastAsia" w:hAnsi="Arial" w:cs="Arial" w:hint="eastAsia"/>
                <w:lang w:eastAsia="zh-CN"/>
              </w:rPr>
              <w:t>Centonza</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F76E82"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536BB" w:rsidP="00C4666A">
            <w:pPr>
              <w:pStyle w:val="TAL"/>
              <w:jc w:val="center"/>
              <w:rPr>
                <w:color w:val="FF0000"/>
                <w:lang w:eastAsia="zh-CN"/>
              </w:rPr>
            </w:pPr>
            <w:r>
              <w:rPr>
                <w:rFonts w:asciiTheme="minorEastAsia" w:eastAsiaTheme="minorEastAsia" w:hAnsi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7D3A2C" w:rsidRPr="007D3A2C" w:rsidRDefault="007D3A2C" w:rsidP="00657657">
      <w:pPr>
        <w:pStyle w:val="EmailDiscussion2"/>
        <w:rPr>
          <w:rFonts w:eastAsiaTheme="minorEastAsia"/>
          <w:lang w:val="en-US"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6D7B10" w:rsidRPr="00253BE4" w:rsidRDefault="00907EE3" w:rsidP="006D7B10">
      <w:pPr>
        <w:rPr>
          <w:rFonts w:eastAsiaTheme="minorEastAsia"/>
          <w:b/>
          <w:lang w:eastAsia="zh-CN"/>
        </w:rPr>
      </w:pPr>
      <w:r>
        <w:rPr>
          <w:rFonts w:eastAsiaTheme="minorEastAsia" w:hint="eastAsia"/>
          <w:b/>
          <w:lang w:eastAsia="zh-CN"/>
        </w:rPr>
        <w:t>Not started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F10DFD" w:rsidRPr="00705FF8" w:rsidRDefault="00F10DFD" w:rsidP="00D42D78">
      <w:pPr>
        <w:widowControl w:val="0"/>
        <w:spacing w:after="0"/>
        <w:rPr>
          <w:rFonts w:eastAsiaTheme="minorEastAsia"/>
          <w:b/>
          <w:color w:val="008000"/>
          <w:lang w:eastAsia="zh-CN"/>
        </w:rPr>
      </w:pPr>
    </w:p>
    <w:p w:rsidR="00322BC4" w:rsidRPr="00D67342" w:rsidRDefault="00701410" w:rsidP="00D67342">
      <w:pPr>
        <w:pStyle w:val="4"/>
        <w:spacing w:before="240" w:after="240"/>
        <w:rPr>
          <w:rFonts w:eastAsiaTheme="minorEastAsia"/>
          <w:lang w:eastAsia="zh-CN"/>
        </w:rPr>
      </w:pPr>
      <w:r>
        <w:rPr>
          <w:lang w:eastAsia="ja-JP"/>
        </w:rPr>
        <w:t>2.3.2</w:t>
      </w:r>
      <w:r>
        <w:rPr>
          <w:lang w:eastAsia="ja-JP"/>
        </w:rPr>
        <w:tab/>
      </w:r>
      <w:bookmarkStart w:id="1" w:name="_Hlk34664557"/>
      <w:r>
        <w:rPr>
          <w:lang w:eastAsia="ja-JP"/>
        </w:rPr>
        <w:t>Remaining Open issues</w:t>
      </w:r>
      <w:bookmarkEnd w:id="1"/>
    </w:p>
    <w:p w:rsidR="00B849B9" w:rsidRPr="00253BE4" w:rsidRDefault="00B849B9" w:rsidP="00B849B9">
      <w:pPr>
        <w:rPr>
          <w:rFonts w:eastAsiaTheme="minorEastAsia"/>
          <w:b/>
          <w:lang w:eastAsia="zh-CN"/>
        </w:rPr>
      </w:pPr>
      <w:r>
        <w:rPr>
          <w:rFonts w:eastAsiaTheme="minorEastAsia" w:hint="eastAsia"/>
          <w:b/>
          <w:lang w:eastAsia="zh-CN"/>
        </w:rPr>
        <w:t>Not started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F169C" w:rsidRPr="003F169C" w:rsidRDefault="00701410" w:rsidP="003F169C">
      <w:pPr>
        <w:pStyle w:val="4"/>
        <w:rPr>
          <w:rFonts w:eastAsiaTheme="minorEastAsia"/>
          <w:lang w:eastAsia="zh-CN"/>
        </w:rPr>
      </w:pPr>
      <w:r>
        <w:rPr>
          <w:lang w:eastAsia="ja-JP"/>
        </w:rPr>
        <w:t>2.4.1</w:t>
      </w:r>
      <w:r>
        <w:rPr>
          <w:lang w:eastAsia="ja-JP"/>
        </w:rPr>
        <w:tab/>
        <w:t>Agreements</w:t>
      </w:r>
    </w:p>
    <w:p w:rsidR="003F169C" w:rsidRPr="003F169C" w:rsidRDefault="003F169C" w:rsidP="003F169C">
      <w:pPr>
        <w:rPr>
          <w:rFonts w:eastAsiaTheme="minorEastAsia"/>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5B2710" w:rsidRPr="00253BE4" w:rsidRDefault="005B2710" w:rsidP="005B2710">
      <w:pPr>
        <w:rPr>
          <w:rFonts w:eastAsiaTheme="minorEastAsia"/>
          <w:b/>
          <w:lang w:eastAsia="zh-CN"/>
        </w:rPr>
      </w:pPr>
      <w:r>
        <w:rPr>
          <w:rFonts w:eastAsiaTheme="minorEastAsia" w:hint="eastAsia"/>
          <w:b/>
          <w:lang w:eastAsia="zh-CN"/>
        </w:rPr>
        <w:t>Not started</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FA64AD" w:rsidRPr="0000793B"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C66" w:rsidRDefault="00DB3C66">
      <w:r>
        <w:separator/>
      </w:r>
    </w:p>
  </w:endnote>
  <w:endnote w:type="continuationSeparator" w:id="0">
    <w:p w:rsidR="00DB3C66" w:rsidRDefault="00DB3C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F76E82">
    <w:pPr>
      <w:pStyle w:val="ab"/>
    </w:pPr>
    <w:r>
      <w:rPr>
        <w:rStyle w:val="ac"/>
      </w:rPr>
      <w:fldChar w:fldCharType="begin"/>
    </w:r>
    <w:r w:rsidR="00092AAC">
      <w:rPr>
        <w:rStyle w:val="ac"/>
      </w:rPr>
      <w:instrText xml:space="preserve"> PAGE </w:instrText>
    </w:r>
    <w:r>
      <w:rPr>
        <w:rStyle w:val="ac"/>
      </w:rPr>
      <w:fldChar w:fldCharType="separate"/>
    </w:r>
    <w:r w:rsidR="00B4386B">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B4386B">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C66" w:rsidRDefault="00DB3C66">
      <w:r>
        <w:separator/>
      </w:r>
    </w:p>
  </w:footnote>
  <w:footnote w:type="continuationSeparator" w:id="0">
    <w:p w:rsidR="00DB3C66" w:rsidRDefault="00DB3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0"/>
  </w:num>
  <w:num w:numId="3">
    <w:abstractNumId w:val="34"/>
  </w:num>
  <w:num w:numId="4">
    <w:abstractNumId w:val="6"/>
  </w:num>
  <w:num w:numId="5">
    <w:abstractNumId w:val="21"/>
  </w:num>
  <w:num w:numId="6">
    <w:abstractNumId w:val="23"/>
  </w:num>
  <w:num w:numId="7">
    <w:abstractNumId w:val="14"/>
  </w:num>
  <w:num w:numId="8">
    <w:abstractNumId w:val="32"/>
  </w:num>
  <w:num w:numId="9">
    <w:abstractNumId w:val="28"/>
  </w:num>
  <w:num w:numId="10">
    <w:abstractNumId w:val="0"/>
  </w:num>
  <w:num w:numId="11">
    <w:abstractNumId w:val="17"/>
  </w:num>
  <w:num w:numId="12">
    <w:abstractNumId w:val="9"/>
  </w:num>
  <w:num w:numId="13">
    <w:abstractNumId w:val="26"/>
  </w:num>
  <w:num w:numId="14">
    <w:abstractNumId w:val="20"/>
  </w:num>
  <w:num w:numId="15">
    <w:abstractNumId w:val="24"/>
  </w:num>
  <w:num w:numId="16">
    <w:abstractNumId w:val="5"/>
  </w:num>
  <w:num w:numId="17">
    <w:abstractNumId w:val="16"/>
  </w:num>
  <w:num w:numId="18">
    <w:abstractNumId w:val="1"/>
  </w:num>
  <w:num w:numId="19">
    <w:abstractNumId w:val="13"/>
  </w:num>
  <w:num w:numId="20">
    <w:abstractNumId w:val="4"/>
  </w:num>
  <w:num w:numId="21">
    <w:abstractNumId w:val="12"/>
  </w:num>
  <w:num w:numId="22">
    <w:abstractNumId w:val="18"/>
  </w:num>
  <w:num w:numId="23">
    <w:abstractNumId w:val="27"/>
  </w:num>
  <w:num w:numId="24">
    <w:abstractNumId w:val="35"/>
  </w:num>
  <w:num w:numId="25">
    <w:abstractNumId w:val="22"/>
  </w:num>
  <w:num w:numId="26">
    <w:abstractNumId w:val="37"/>
  </w:num>
  <w:num w:numId="27">
    <w:abstractNumId w:val="11"/>
  </w:num>
  <w:num w:numId="28">
    <w:abstractNumId w:val="19"/>
  </w:num>
  <w:num w:numId="29">
    <w:abstractNumId w:val="3"/>
  </w:num>
  <w:num w:numId="30">
    <w:abstractNumId w:val="30"/>
  </w:num>
  <w:num w:numId="31">
    <w:abstractNumId w:val="7"/>
  </w:num>
  <w:num w:numId="32">
    <w:abstractNumId w:val="2"/>
  </w:num>
  <w:num w:numId="33">
    <w:abstractNumId w:val="33"/>
  </w:num>
  <w:num w:numId="34">
    <w:abstractNumId w:val="8"/>
  </w:num>
  <w:num w:numId="35">
    <w:abstractNumId w:val="38"/>
  </w:num>
  <w:num w:numId="36">
    <w:abstractNumId w:val="31"/>
  </w:num>
  <w:num w:numId="37">
    <w:abstractNumId w:val="25"/>
  </w:num>
  <w:num w:numId="38">
    <w:abstractNumId w:val="15"/>
  </w:num>
  <w:num w:numId="39">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891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763A"/>
    <w:rsid w:val="0000793B"/>
    <w:rsid w:val="00007BD0"/>
    <w:rsid w:val="00011C3B"/>
    <w:rsid w:val="00012007"/>
    <w:rsid w:val="00012FA8"/>
    <w:rsid w:val="00012FDA"/>
    <w:rsid w:val="00014ACC"/>
    <w:rsid w:val="00015661"/>
    <w:rsid w:val="00016127"/>
    <w:rsid w:val="0001786D"/>
    <w:rsid w:val="00020B7F"/>
    <w:rsid w:val="00020D00"/>
    <w:rsid w:val="000211DE"/>
    <w:rsid w:val="00021FCD"/>
    <w:rsid w:val="00024FA7"/>
    <w:rsid w:val="000276C5"/>
    <w:rsid w:val="000332BB"/>
    <w:rsid w:val="000338B8"/>
    <w:rsid w:val="00034AE8"/>
    <w:rsid w:val="000350BF"/>
    <w:rsid w:val="00036D37"/>
    <w:rsid w:val="00040EDD"/>
    <w:rsid w:val="00041DE5"/>
    <w:rsid w:val="00043F78"/>
    <w:rsid w:val="0004456C"/>
    <w:rsid w:val="000472BD"/>
    <w:rsid w:val="00047A0F"/>
    <w:rsid w:val="000522A9"/>
    <w:rsid w:val="0005259B"/>
    <w:rsid w:val="00053BD3"/>
    <w:rsid w:val="00053FEE"/>
    <w:rsid w:val="00054ED1"/>
    <w:rsid w:val="000550EC"/>
    <w:rsid w:val="00056CEA"/>
    <w:rsid w:val="00060AE4"/>
    <w:rsid w:val="00064E90"/>
    <w:rsid w:val="00065443"/>
    <w:rsid w:val="000675AA"/>
    <w:rsid w:val="0006791F"/>
    <w:rsid w:val="00067F24"/>
    <w:rsid w:val="000700B2"/>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4AA7"/>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2EC"/>
    <w:rsid w:val="000F2E38"/>
    <w:rsid w:val="000F4C36"/>
    <w:rsid w:val="000F6A54"/>
    <w:rsid w:val="000F6C1C"/>
    <w:rsid w:val="00101052"/>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71C1"/>
    <w:rsid w:val="00150FD3"/>
    <w:rsid w:val="001515CC"/>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87AA4"/>
    <w:rsid w:val="00190A39"/>
    <w:rsid w:val="00190A3E"/>
    <w:rsid w:val="00191DEE"/>
    <w:rsid w:val="001921A3"/>
    <w:rsid w:val="00196D64"/>
    <w:rsid w:val="001A1B96"/>
    <w:rsid w:val="001A248F"/>
    <w:rsid w:val="001A257F"/>
    <w:rsid w:val="001A3B5F"/>
    <w:rsid w:val="001B0135"/>
    <w:rsid w:val="001B2A54"/>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77E2"/>
    <w:rsid w:val="002313BD"/>
    <w:rsid w:val="002339E3"/>
    <w:rsid w:val="002345DE"/>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55E5"/>
    <w:rsid w:val="00276783"/>
    <w:rsid w:val="00277508"/>
    <w:rsid w:val="002810AD"/>
    <w:rsid w:val="00286856"/>
    <w:rsid w:val="00291495"/>
    <w:rsid w:val="00291A4F"/>
    <w:rsid w:val="002937AA"/>
    <w:rsid w:val="002944CF"/>
    <w:rsid w:val="0029567C"/>
    <w:rsid w:val="00296CC5"/>
    <w:rsid w:val="002978FC"/>
    <w:rsid w:val="002A1954"/>
    <w:rsid w:val="002A1A74"/>
    <w:rsid w:val="002A2E84"/>
    <w:rsid w:val="002A5020"/>
    <w:rsid w:val="002A6DBB"/>
    <w:rsid w:val="002B08FB"/>
    <w:rsid w:val="002B0DA2"/>
    <w:rsid w:val="002B36B3"/>
    <w:rsid w:val="002B659C"/>
    <w:rsid w:val="002B7897"/>
    <w:rsid w:val="002C0ED2"/>
    <w:rsid w:val="002C2A80"/>
    <w:rsid w:val="002C3055"/>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635C"/>
    <w:rsid w:val="00316813"/>
    <w:rsid w:val="003219E4"/>
    <w:rsid w:val="003219E9"/>
    <w:rsid w:val="00322024"/>
    <w:rsid w:val="00322322"/>
    <w:rsid w:val="00322BC4"/>
    <w:rsid w:val="00323027"/>
    <w:rsid w:val="00324E4F"/>
    <w:rsid w:val="0032503A"/>
    <w:rsid w:val="00325669"/>
    <w:rsid w:val="00325EE1"/>
    <w:rsid w:val="00332E55"/>
    <w:rsid w:val="003357C0"/>
    <w:rsid w:val="00336887"/>
    <w:rsid w:val="00343F75"/>
    <w:rsid w:val="0034444D"/>
    <w:rsid w:val="00344D60"/>
    <w:rsid w:val="00345987"/>
    <w:rsid w:val="00345BC6"/>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7B89"/>
    <w:rsid w:val="00387C47"/>
    <w:rsid w:val="0039006B"/>
    <w:rsid w:val="0039390A"/>
    <w:rsid w:val="00394AB0"/>
    <w:rsid w:val="00396252"/>
    <w:rsid w:val="003A4B47"/>
    <w:rsid w:val="003A5698"/>
    <w:rsid w:val="003B0785"/>
    <w:rsid w:val="003B1DF6"/>
    <w:rsid w:val="003B24AF"/>
    <w:rsid w:val="003B2930"/>
    <w:rsid w:val="003B54F6"/>
    <w:rsid w:val="003B7182"/>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4C12"/>
    <w:rsid w:val="004756E3"/>
    <w:rsid w:val="00477516"/>
    <w:rsid w:val="00477EDD"/>
    <w:rsid w:val="004873E6"/>
    <w:rsid w:val="00497406"/>
    <w:rsid w:val="00497A65"/>
    <w:rsid w:val="004A4D89"/>
    <w:rsid w:val="004A703D"/>
    <w:rsid w:val="004B0EF3"/>
    <w:rsid w:val="004B15B8"/>
    <w:rsid w:val="004B3C18"/>
    <w:rsid w:val="004B42A1"/>
    <w:rsid w:val="004B48CA"/>
    <w:rsid w:val="004B4C5F"/>
    <w:rsid w:val="004B566C"/>
    <w:rsid w:val="004B7B48"/>
    <w:rsid w:val="004C3674"/>
    <w:rsid w:val="004C3BD9"/>
    <w:rsid w:val="004C571D"/>
    <w:rsid w:val="004D1980"/>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34E"/>
    <w:rsid w:val="005033D8"/>
    <w:rsid w:val="00505387"/>
    <w:rsid w:val="005119BA"/>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5F5E"/>
    <w:rsid w:val="0054167D"/>
    <w:rsid w:val="00547B41"/>
    <w:rsid w:val="0055346F"/>
    <w:rsid w:val="00553709"/>
    <w:rsid w:val="005579FF"/>
    <w:rsid w:val="00565EEC"/>
    <w:rsid w:val="00571104"/>
    <w:rsid w:val="005712C2"/>
    <w:rsid w:val="00572109"/>
    <w:rsid w:val="0057353E"/>
    <w:rsid w:val="00573FA0"/>
    <w:rsid w:val="00574D23"/>
    <w:rsid w:val="00575AAE"/>
    <w:rsid w:val="005773FD"/>
    <w:rsid w:val="005776DD"/>
    <w:rsid w:val="00581A39"/>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2710"/>
    <w:rsid w:val="005B3E30"/>
    <w:rsid w:val="005C0A4C"/>
    <w:rsid w:val="005C4374"/>
    <w:rsid w:val="005C5356"/>
    <w:rsid w:val="005C5DE5"/>
    <w:rsid w:val="005D0418"/>
    <w:rsid w:val="005D1F0F"/>
    <w:rsid w:val="005D2F5D"/>
    <w:rsid w:val="005D5DD2"/>
    <w:rsid w:val="005D613F"/>
    <w:rsid w:val="005D66BE"/>
    <w:rsid w:val="005E1C30"/>
    <w:rsid w:val="005E1D58"/>
    <w:rsid w:val="005E2BDA"/>
    <w:rsid w:val="005E2D8A"/>
    <w:rsid w:val="005E35FB"/>
    <w:rsid w:val="005E71B9"/>
    <w:rsid w:val="005F6C67"/>
    <w:rsid w:val="00600995"/>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3684"/>
    <w:rsid w:val="00656612"/>
    <w:rsid w:val="00657657"/>
    <w:rsid w:val="006615B2"/>
    <w:rsid w:val="0066165B"/>
    <w:rsid w:val="00662313"/>
    <w:rsid w:val="00662EE0"/>
    <w:rsid w:val="006640F7"/>
    <w:rsid w:val="00666719"/>
    <w:rsid w:val="00666BDB"/>
    <w:rsid w:val="0066704D"/>
    <w:rsid w:val="00673911"/>
    <w:rsid w:val="00673D5B"/>
    <w:rsid w:val="006777E5"/>
    <w:rsid w:val="00681065"/>
    <w:rsid w:val="00681B31"/>
    <w:rsid w:val="00682099"/>
    <w:rsid w:val="00682A7D"/>
    <w:rsid w:val="00683EE5"/>
    <w:rsid w:val="00686154"/>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6D80"/>
    <w:rsid w:val="006A7BCB"/>
    <w:rsid w:val="006B0C38"/>
    <w:rsid w:val="006B31D1"/>
    <w:rsid w:val="006B4AEA"/>
    <w:rsid w:val="006B4C1E"/>
    <w:rsid w:val="006B6AF6"/>
    <w:rsid w:val="006C0029"/>
    <w:rsid w:val="006C090F"/>
    <w:rsid w:val="006C2528"/>
    <w:rsid w:val="006C2B88"/>
    <w:rsid w:val="006C3DAF"/>
    <w:rsid w:val="006C4E32"/>
    <w:rsid w:val="006C56D8"/>
    <w:rsid w:val="006C688A"/>
    <w:rsid w:val="006D07AE"/>
    <w:rsid w:val="006D1C93"/>
    <w:rsid w:val="006D5868"/>
    <w:rsid w:val="006D6ABC"/>
    <w:rsid w:val="006D7B10"/>
    <w:rsid w:val="006D7E85"/>
    <w:rsid w:val="006E050A"/>
    <w:rsid w:val="006E15C7"/>
    <w:rsid w:val="006E24C3"/>
    <w:rsid w:val="006E26D9"/>
    <w:rsid w:val="006E3F11"/>
    <w:rsid w:val="006E4F80"/>
    <w:rsid w:val="006F3AEB"/>
    <w:rsid w:val="006F3CDE"/>
    <w:rsid w:val="006F5D3F"/>
    <w:rsid w:val="006F6AC1"/>
    <w:rsid w:val="00701410"/>
    <w:rsid w:val="00703182"/>
    <w:rsid w:val="0070368E"/>
    <w:rsid w:val="00705FF8"/>
    <w:rsid w:val="00707F0A"/>
    <w:rsid w:val="00710D00"/>
    <w:rsid w:val="00710FF8"/>
    <w:rsid w:val="007113A1"/>
    <w:rsid w:val="0071335C"/>
    <w:rsid w:val="0071606D"/>
    <w:rsid w:val="00720F97"/>
    <w:rsid w:val="00721CF6"/>
    <w:rsid w:val="00722F1F"/>
    <w:rsid w:val="007235C1"/>
    <w:rsid w:val="00723E46"/>
    <w:rsid w:val="007307B2"/>
    <w:rsid w:val="00730D24"/>
    <w:rsid w:val="00732089"/>
    <w:rsid w:val="007323EA"/>
    <w:rsid w:val="007330EB"/>
    <w:rsid w:val="00733826"/>
    <w:rsid w:val="00734A34"/>
    <w:rsid w:val="00745DC6"/>
    <w:rsid w:val="007476B8"/>
    <w:rsid w:val="0075606C"/>
    <w:rsid w:val="0076466D"/>
    <w:rsid w:val="00766CFB"/>
    <w:rsid w:val="0076762F"/>
    <w:rsid w:val="0077110B"/>
    <w:rsid w:val="0077690A"/>
    <w:rsid w:val="007816FF"/>
    <w:rsid w:val="00783B44"/>
    <w:rsid w:val="00783FDC"/>
    <w:rsid w:val="00785028"/>
    <w:rsid w:val="00791C35"/>
    <w:rsid w:val="007937A4"/>
    <w:rsid w:val="00794887"/>
    <w:rsid w:val="00795611"/>
    <w:rsid w:val="007A0283"/>
    <w:rsid w:val="007A0780"/>
    <w:rsid w:val="007A3108"/>
    <w:rsid w:val="007A3A5A"/>
    <w:rsid w:val="007A4370"/>
    <w:rsid w:val="007B0DA6"/>
    <w:rsid w:val="007B28E7"/>
    <w:rsid w:val="007B455F"/>
    <w:rsid w:val="007B5BA4"/>
    <w:rsid w:val="007C42F2"/>
    <w:rsid w:val="007D0903"/>
    <w:rsid w:val="007D0E4D"/>
    <w:rsid w:val="007D0EB2"/>
    <w:rsid w:val="007D15FC"/>
    <w:rsid w:val="007D355B"/>
    <w:rsid w:val="007D3A2C"/>
    <w:rsid w:val="007D3A53"/>
    <w:rsid w:val="007D3FE9"/>
    <w:rsid w:val="007E1D15"/>
    <w:rsid w:val="007E1DEA"/>
    <w:rsid w:val="007E2202"/>
    <w:rsid w:val="007E3068"/>
    <w:rsid w:val="007E5102"/>
    <w:rsid w:val="007E5525"/>
    <w:rsid w:val="007E7A25"/>
    <w:rsid w:val="007F0D66"/>
    <w:rsid w:val="007F3F2E"/>
    <w:rsid w:val="007F44D6"/>
    <w:rsid w:val="007F5874"/>
    <w:rsid w:val="0080145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2E49"/>
    <w:rsid w:val="00844090"/>
    <w:rsid w:val="0084526F"/>
    <w:rsid w:val="008516DD"/>
    <w:rsid w:val="00852137"/>
    <w:rsid w:val="008536BB"/>
    <w:rsid w:val="0085390E"/>
    <w:rsid w:val="008546E5"/>
    <w:rsid w:val="00854BD7"/>
    <w:rsid w:val="008555A6"/>
    <w:rsid w:val="00855BFA"/>
    <w:rsid w:val="00856036"/>
    <w:rsid w:val="008562B7"/>
    <w:rsid w:val="0086252B"/>
    <w:rsid w:val="00864FF5"/>
    <w:rsid w:val="00866667"/>
    <w:rsid w:val="00871653"/>
    <w:rsid w:val="00871757"/>
    <w:rsid w:val="00874CBB"/>
    <w:rsid w:val="00877E2E"/>
    <w:rsid w:val="00880EE9"/>
    <w:rsid w:val="00881D74"/>
    <w:rsid w:val="00881E7B"/>
    <w:rsid w:val="008836AC"/>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804"/>
    <w:rsid w:val="00900AE8"/>
    <w:rsid w:val="00900DAD"/>
    <w:rsid w:val="00902661"/>
    <w:rsid w:val="009042C5"/>
    <w:rsid w:val="0090499B"/>
    <w:rsid w:val="00906C8E"/>
    <w:rsid w:val="00907EE3"/>
    <w:rsid w:val="00911A21"/>
    <w:rsid w:val="0091240B"/>
    <w:rsid w:val="0091408E"/>
    <w:rsid w:val="00915884"/>
    <w:rsid w:val="009169FD"/>
    <w:rsid w:val="00917440"/>
    <w:rsid w:val="00921758"/>
    <w:rsid w:val="00923E66"/>
    <w:rsid w:val="00931061"/>
    <w:rsid w:val="00933B31"/>
    <w:rsid w:val="00934502"/>
    <w:rsid w:val="00934543"/>
    <w:rsid w:val="009359EF"/>
    <w:rsid w:val="009378CA"/>
    <w:rsid w:val="009411F0"/>
    <w:rsid w:val="0094452D"/>
    <w:rsid w:val="0095008A"/>
    <w:rsid w:val="0095025E"/>
    <w:rsid w:val="009513DB"/>
    <w:rsid w:val="00953E66"/>
    <w:rsid w:val="00955500"/>
    <w:rsid w:val="00955B50"/>
    <w:rsid w:val="00955C4C"/>
    <w:rsid w:val="0095779F"/>
    <w:rsid w:val="00964D6C"/>
    <w:rsid w:val="00975720"/>
    <w:rsid w:val="00977726"/>
    <w:rsid w:val="0098053A"/>
    <w:rsid w:val="00981226"/>
    <w:rsid w:val="00985FF2"/>
    <w:rsid w:val="00986416"/>
    <w:rsid w:val="009917D8"/>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A03514"/>
    <w:rsid w:val="00A04FC1"/>
    <w:rsid w:val="00A0643B"/>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043F"/>
    <w:rsid w:val="00A53118"/>
    <w:rsid w:val="00A57510"/>
    <w:rsid w:val="00A57D88"/>
    <w:rsid w:val="00A601E2"/>
    <w:rsid w:val="00A60253"/>
    <w:rsid w:val="00A61997"/>
    <w:rsid w:val="00A62108"/>
    <w:rsid w:val="00A64575"/>
    <w:rsid w:val="00A64CEA"/>
    <w:rsid w:val="00A66F2F"/>
    <w:rsid w:val="00A75E8D"/>
    <w:rsid w:val="00A80671"/>
    <w:rsid w:val="00A824A8"/>
    <w:rsid w:val="00A82D95"/>
    <w:rsid w:val="00A86AB5"/>
    <w:rsid w:val="00A90F2E"/>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B003E9"/>
    <w:rsid w:val="00B00BBE"/>
    <w:rsid w:val="00B04DA4"/>
    <w:rsid w:val="00B07D90"/>
    <w:rsid w:val="00B10710"/>
    <w:rsid w:val="00B12350"/>
    <w:rsid w:val="00B2004E"/>
    <w:rsid w:val="00B208FA"/>
    <w:rsid w:val="00B23992"/>
    <w:rsid w:val="00B245D2"/>
    <w:rsid w:val="00B247EF"/>
    <w:rsid w:val="00B24A36"/>
    <w:rsid w:val="00B25C12"/>
    <w:rsid w:val="00B260F5"/>
    <w:rsid w:val="00B2766F"/>
    <w:rsid w:val="00B31ABC"/>
    <w:rsid w:val="00B335FF"/>
    <w:rsid w:val="00B33AB5"/>
    <w:rsid w:val="00B35EE4"/>
    <w:rsid w:val="00B366E2"/>
    <w:rsid w:val="00B367F8"/>
    <w:rsid w:val="00B42C37"/>
    <w:rsid w:val="00B4327D"/>
    <w:rsid w:val="00B4386B"/>
    <w:rsid w:val="00B445ED"/>
    <w:rsid w:val="00B44F99"/>
    <w:rsid w:val="00B45B4E"/>
    <w:rsid w:val="00B463E3"/>
    <w:rsid w:val="00B5061C"/>
    <w:rsid w:val="00B50982"/>
    <w:rsid w:val="00B509A2"/>
    <w:rsid w:val="00B50ACA"/>
    <w:rsid w:val="00B6300F"/>
    <w:rsid w:val="00B634D1"/>
    <w:rsid w:val="00B64B59"/>
    <w:rsid w:val="00B67A6C"/>
    <w:rsid w:val="00B70389"/>
    <w:rsid w:val="00B72246"/>
    <w:rsid w:val="00B72343"/>
    <w:rsid w:val="00B72584"/>
    <w:rsid w:val="00B726BE"/>
    <w:rsid w:val="00B76D1D"/>
    <w:rsid w:val="00B77193"/>
    <w:rsid w:val="00B77571"/>
    <w:rsid w:val="00B778C1"/>
    <w:rsid w:val="00B77EAC"/>
    <w:rsid w:val="00B80B33"/>
    <w:rsid w:val="00B81461"/>
    <w:rsid w:val="00B84623"/>
    <w:rsid w:val="00B849B9"/>
    <w:rsid w:val="00B855EE"/>
    <w:rsid w:val="00B87A08"/>
    <w:rsid w:val="00B90E50"/>
    <w:rsid w:val="00B91689"/>
    <w:rsid w:val="00B92E84"/>
    <w:rsid w:val="00B9357C"/>
    <w:rsid w:val="00B93B84"/>
    <w:rsid w:val="00B93EE1"/>
    <w:rsid w:val="00B940D0"/>
    <w:rsid w:val="00B947A9"/>
    <w:rsid w:val="00B94F52"/>
    <w:rsid w:val="00B96AE1"/>
    <w:rsid w:val="00B97508"/>
    <w:rsid w:val="00B97B57"/>
    <w:rsid w:val="00BA1BD7"/>
    <w:rsid w:val="00BA6F99"/>
    <w:rsid w:val="00BB093A"/>
    <w:rsid w:val="00BB2161"/>
    <w:rsid w:val="00BB66D5"/>
    <w:rsid w:val="00BC46C8"/>
    <w:rsid w:val="00BC5093"/>
    <w:rsid w:val="00BC67B3"/>
    <w:rsid w:val="00BC7544"/>
    <w:rsid w:val="00BC7E6E"/>
    <w:rsid w:val="00BD0564"/>
    <w:rsid w:val="00BD137E"/>
    <w:rsid w:val="00BD2B2D"/>
    <w:rsid w:val="00BD331F"/>
    <w:rsid w:val="00BE062F"/>
    <w:rsid w:val="00BE1D1F"/>
    <w:rsid w:val="00BE1EAA"/>
    <w:rsid w:val="00BE5E66"/>
    <w:rsid w:val="00BF5EF7"/>
    <w:rsid w:val="00C00281"/>
    <w:rsid w:val="00C02EC7"/>
    <w:rsid w:val="00C05625"/>
    <w:rsid w:val="00C06EAC"/>
    <w:rsid w:val="00C07ABA"/>
    <w:rsid w:val="00C1055A"/>
    <w:rsid w:val="00C10B34"/>
    <w:rsid w:val="00C11E80"/>
    <w:rsid w:val="00C1201F"/>
    <w:rsid w:val="00C12E47"/>
    <w:rsid w:val="00C14D81"/>
    <w:rsid w:val="00C17323"/>
    <w:rsid w:val="00C1751E"/>
    <w:rsid w:val="00C17C6C"/>
    <w:rsid w:val="00C20300"/>
    <w:rsid w:val="00C21339"/>
    <w:rsid w:val="00C21E79"/>
    <w:rsid w:val="00C23703"/>
    <w:rsid w:val="00C266F9"/>
    <w:rsid w:val="00C337E7"/>
    <w:rsid w:val="00C34E94"/>
    <w:rsid w:val="00C371EA"/>
    <w:rsid w:val="00C408EA"/>
    <w:rsid w:val="00C445AD"/>
    <w:rsid w:val="00C44CBA"/>
    <w:rsid w:val="00C458F0"/>
    <w:rsid w:val="00C45A3C"/>
    <w:rsid w:val="00C46324"/>
    <w:rsid w:val="00C4666A"/>
    <w:rsid w:val="00C47065"/>
    <w:rsid w:val="00C479A3"/>
    <w:rsid w:val="00C50477"/>
    <w:rsid w:val="00C50673"/>
    <w:rsid w:val="00C51FD3"/>
    <w:rsid w:val="00C566F4"/>
    <w:rsid w:val="00C56D87"/>
    <w:rsid w:val="00C57207"/>
    <w:rsid w:val="00C6109B"/>
    <w:rsid w:val="00C61B86"/>
    <w:rsid w:val="00C6607D"/>
    <w:rsid w:val="00C660AB"/>
    <w:rsid w:val="00C667E5"/>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4B6C"/>
    <w:rsid w:val="00CC640B"/>
    <w:rsid w:val="00CC6B88"/>
    <w:rsid w:val="00CD1E50"/>
    <w:rsid w:val="00CD634B"/>
    <w:rsid w:val="00CE3798"/>
    <w:rsid w:val="00CE5210"/>
    <w:rsid w:val="00CE5384"/>
    <w:rsid w:val="00CE5871"/>
    <w:rsid w:val="00CE705B"/>
    <w:rsid w:val="00CF557A"/>
    <w:rsid w:val="00CF5E71"/>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4D79"/>
    <w:rsid w:val="00D9527B"/>
    <w:rsid w:val="00D96575"/>
    <w:rsid w:val="00DA38EA"/>
    <w:rsid w:val="00DA3F35"/>
    <w:rsid w:val="00DA613F"/>
    <w:rsid w:val="00DA645C"/>
    <w:rsid w:val="00DB1D73"/>
    <w:rsid w:val="00DB3C66"/>
    <w:rsid w:val="00DB451A"/>
    <w:rsid w:val="00DB4834"/>
    <w:rsid w:val="00DB7544"/>
    <w:rsid w:val="00DC02AD"/>
    <w:rsid w:val="00DC23D7"/>
    <w:rsid w:val="00DC5293"/>
    <w:rsid w:val="00DC6C53"/>
    <w:rsid w:val="00DC72C5"/>
    <w:rsid w:val="00DC795E"/>
    <w:rsid w:val="00DD3073"/>
    <w:rsid w:val="00DE116E"/>
    <w:rsid w:val="00DE2A08"/>
    <w:rsid w:val="00DE2B4D"/>
    <w:rsid w:val="00DE67E7"/>
    <w:rsid w:val="00DE6FB3"/>
    <w:rsid w:val="00DE7911"/>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5A72"/>
    <w:rsid w:val="00E15E28"/>
    <w:rsid w:val="00E16577"/>
    <w:rsid w:val="00E23933"/>
    <w:rsid w:val="00E23CB3"/>
    <w:rsid w:val="00E35B51"/>
    <w:rsid w:val="00E36051"/>
    <w:rsid w:val="00E364F4"/>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5A6"/>
    <w:rsid w:val="00E5792E"/>
    <w:rsid w:val="00E6077C"/>
    <w:rsid w:val="00E622CD"/>
    <w:rsid w:val="00E642A7"/>
    <w:rsid w:val="00E6618E"/>
    <w:rsid w:val="00E66504"/>
    <w:rsid w:val="00E67A4F"/>
    <w:rsid w:val="00E67ADF"/>
    <w:rsid w:val="00E708D9"/>
    <w:rsid w:val="00E71D6E"/>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5EF0"/>
    <w:rsid w:val="00EB6014"/>
    <w:rsid w:val="00EC3605"/>
    <w:rsid w:val="00EC5571"/>
    <w:rsid w:val="00EC5667"/>
    <w:rsid w:val="00EC67A8"/>
    <w:rsid w:val="00EC6981"/>
    <w:rsid w:val="00ED0BDA"/>
    <w:rsid w:val="00ED0E8F"/>
    <w:rsid w:val="00ED1269"/>
    <w:rsid w:val="00ED2A39"/>
    <w:rsid w:val="00ED4A10"/>
    <w:rsid w:val="00ED6125"/>
    <w:rsid w:val="00EE1504"/>
    <w:rsid w:val="00EE3B5B"/>
    <w:rsid w:val="00EE4CC9"/>
    <w:rsid w:val="00EE5B70"/>
    <w:rsid w:val="00EE664A"/>
    <w:rsid w:val="00EE7908"/>
    <w:rsid w:val="00EE7F7F"/>
    <w:rsid w:val="00EF2973"/>
    <w:rsid w:val="00EF2E24"/>
    <w:rsid w:val="00EF32D3"/>
    <w:rsid w:val="00EF4186"/>
    <w:rsid w:val="00EF4800"/>
    <w:rsid w:val="00EF4F0E"/>
    <w:rsid w:val="00EF674A"/>
    <w:rsid w:val="00F00594"/>
    <w:rsid w:val="00F00A3D"/>
    <w:rsid w:val="00F05277"/>
    <w:rsid w:val="00F05E09"/>
    <w:rsid w:val="00F0612E"/>
    <w:rsid w:val="00F10DFD"/>
    <w:rsid w:val="00F1479A"/>
    <w:rsid w:val="00F14C62"/>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6E82"/>
    <w:rsid w:val="00F77359"/>
    <w:rsid w:val="00F77CC0"/>
    <w:rsid w:val="00F80269"/>
    <w:rsid w:val="00F85A7D"/>
    <w:rsid w:val="00F8602B"/>
    <w:rsid w:val="00F86A73"/>
    <w:rsid w:val="00F91FF1"/>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5E43"/>
    <w:rsid w:val="00FD6923"/>
    <w:rsid w:val="00FD7248"/>
    <w:rsid w:val="00FE30DB"/>
    <w:rsid w:val="00FE43CC"/>
    <w:rsid w:val="00FE4903"/>
    <w:rsid w:val="00FE4F78"/>
    <w:rsid w:val="00FE5ADE"/>
    <w:rsid w:val="00FE61FC"/>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3" Type="http://schemas.openxmlformats.org/officeDocument/2006/relationships/settings" Target="settings.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57"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gelo.centonz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165</TotalTime>
  <Pages>3</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358</cp:revision>
  <dcterms:created xsi:type="dcterms:W3CDTF">2020-03-10T01:38:00Z</dcterms:created>
  <dcterms:modified xsi:type="dcterms:W3CDTF">2020-06-29T00:59:00Z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